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19500" w14:textId="77777777" w:rsidR="00934CDE" w:rsidRDefault="00934CDE" w:rsidP="00934C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WHITE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003DEF4E" w14:textId="77777777" w:rsidR="00934CDE" w:rsidRDefault="00934CDE" w:rsidP="00934C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proofErr w:type="spellStart"/>
      <w:r>
        <w:rPr>
          <w:rFonts w:cs="Times New Roman"/>
          <w:szCs w:val="24"/>
        </w:rPr>
        <w:t>Tallowchandler</w:t>
      </w:r>
      <w:proofErr w:type="spellEnd"/>
      <w:r>
        <w:rPr>
          <w:rFonts w:cs="Times New Roman"/>
          <w:szCs w:val="24"/>
        </w:rPr>
        <w:t>.</w:t>
      </w:r>
    </w:p>
    <w:p w14:paraId="63122FB1" w14:textId="77777777" w:rsidR="00934CDE" w:rsidRDefault="00934CDE" w:rsidP="00934CDE">
      <w:pPr>
        <w:pStyle w:val="NoSpacing"/>
        <w:rPr>
          <w:rFonts w:cs="Times New Roman"/>
          <w:szCs w:val="24"/>
        </w:rPr>
      </w:pPr>
    </w:p>
    <w:p w14:paraId="4BBC8785" w14:textId="77777777" w:rsidR="00934CDE" w:rsidRDefault="00934CDE" w:rsidP="00934CDE">
      <w:pPr>
        <w:pStyle w:val="NoSpacing"/>
        <w:rPr>
          <w:rFonts w:cs="Times New Roman"/>
          <w:szCs w:val="24"/>
        </w:rPr>
      </w:pPr>
    </w:p>
    <w:p w14:paraId="1AA7E8F6" w14:textId="77777777" w:rsidR="00934CDE" w:rsidRDefault="00934CDE" w:rsidP="00934C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May1459</w:t>
      </w:r>
      <w:r>
        <w:rPr>
          <w:rFonts w:cs="Times New Roman"/>
          <w:szCs w:val="24"/>
        </w:rPr>
        <w:tab/>
        <w:t xml:space="preserve">Gift of his goods and chattels to William Catelyn of London, </w:t>
      </w:r>
      <w:proofErr w:type="spellStart"/>
      <w:r>
        <w:rPr>
          <w:rFonts w:cs="Times New Roman"/>
          <w:szCs w:val="24"/>
        </w:rPr>
        <w:t>horner</w:t>
      </w:r>
      <w:proofErr w:type="spellEnd"/>
      <w:r>
        <w:rPr>
          <w:rFonts w:cs="Times New Roman"/>
          <w:szCs w:val="24"/>
        </w:rPr>
        <w:t>(q.v.),</w:t>
      </w:r>
    </w:p>
    <w:p w14:paraId="36A0F192" w14:textId="77777777" w:rsidR="00934CDE" w:rsidRDefault="00934CDE" w:rsidP="00934C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Richard </w:t>
      </w:r>
      <w:proofErr w:type="spellStart"/>
      <w:r>
        <w:rPr>
          <w:rFonts w:cs="Times New Roman"/>
          <w:szCs w:val="24"/>
        </w:rPr>
        <w:t>Hodersale</w:t>
      </w:r>
      <w:proofErr w:type="spellEnd"/>
      <w:r>
        <w:rPr>
          <w:rFonts w:cs="Times New Roman"/>
          <w:szCs w:val="24"/>
        </w:rPr>
        <w:t xml:space="preserve"> of London, fletcher(q.v.).</w:t>
      </w:r>
    </w:p>
    <w:p w14:paraId="57603D76" w14:textId="77777777" w:rsidR="00934CDE" w:rsidRDefault="00934CDE" w:rsidP="00934CDE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153)</w:t>
      </w:r>
    </w:p>
    <w:p w14:paraId="2222C663" w14:textId="77777777" w:rsidR="00934CDE" w:rsidRDefault="00934CDE" w:rsidP="00934CDE">
      <w:pPr>
        <w:pStyle w:val="NoSpacing"/>
        <w:rPr>
          <w:rFonts w:cs="Times New Roman"/>
          <w:szCs w:val="24"/>
        </w:rPr>
      </w:pPr>
    </w:p>
    <w:p w14:paraId="2B219ABC" w14:textId="77777777" w:rsidR="00934CDE" w:rsidRDefault="00934CDE" w:rsidP="00934CDE">
      <w:pPr>
        <w:pStyle w:val="NoSpacing"/>
        <w:rPr>
          <w:rFonts w:cs="Times New Roman"/>
          <w:szCs w:val="24"/>
        </w:rPr>
      </w:pPr>
    </w:p>
    <w:p w14:paraId="4339DECF" w14:textId="77777777" w:rsidR="00934CDE" w:rsidRDefault="00934CDE" w:rsidP="00934CD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May 2023</w:t>
      </w:r>
    </w:p>
    <w:p w14:paraId="7E5B4C3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41B22" w14:textId="77777777" w:rsidR="00934CDE" w:rsidRDefault="00934CDE" w:rsidP="009139A6">
      <w:r>
        <w:separator/>
      </w:r>
    </w:p>
  </w:endnote>
  <w:endnote w:type="continuationSeparator" w:id="0">
    <w:p w14:paraId="68B114B2" w14:textId="77777777" w:rsidR="00934CDE" w:rsidRDefault="00934CD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F78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46B1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EB32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83CA4" w14:textId="77777777" w:rsidR="00934CDE" w:rsidRDefault="00934CDE" w:rsidP="009139A6">
      <w:r>
        <w:separator/>
      </w:r>
    </w:p>
  </w:footnote>
  <w:footnote w:type="continuationSeparator" w:id="0">
    <w:p w14:paraId="0D12F2FB" w14:textId="77777777" w:rsidR="00934CDE" w:rsidRDefault="00934CD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CD3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ECB6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1FB1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DE"/>
    <w:rsid w:val="000666E0"/>
    <w:rsid w:val="002510B7"/>
    <w:rsid w:val="005C130B"/>
    <w:rsid w:val="00826F5C"/>
    <w:rsid w:val="009139A6"/>
    <w:rsid w:val="00934CDE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40CBF"/>
  <w15:chartTrackingRefBased/>
  <w15:docId w15:val="{3B218B79-26BE-416E-AB2F-CABC08B7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27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2023-05-23T08:38:00Z</dcterms:created>
  <dcterms:modified xsi:type="dcterms:W3CDTF">2023-05-23T09:05:00Z</dcterms:modified>
</cp:coreProperties>
</file>